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FE1EA52" w14:textId="77777777" w:rsidR="00D97B79" w:rsidRDefault="00D97B79" w:rsidP="00D97B7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Thomas MILNER</w:t>
      </w:r>
      <w:r>
        <w:rPr>
          <w:rFonts w:ascii="Times New Roman" w:hAnsi="Times New Roman" w:cs="Times New Roman"/>
        </w:rPr>
        <w:t xml:space="preserve">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14:paraId="68E715AB" w14:textId="77777777" w:rsidR="00D97B79" w:rsidRDefault="00D97B79" w:rsidP="00D97B7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of Halifax. Yeoman.</w:t>
      </w:r>
    </w:p>
    <w:p w14:paraId="04371EB6" w14:textId="77777777" w:rsidR="00D97B79" w:rsidRDefault="00D97B79" w:rsidP="00D97B79">
      <w:pPr>
        <w:rPr>
          <w:rFonts w:ascii="Times New Roman" w:hAnsi="Times New Roman" w:cs="Times New Roman"/>
        </w:rPr>
      </w:pPr>
    </w:p>
    <w:p w14:paraId="51A1DA92" w14:textId="77777777" w:rsidR="00D97B79" w:rsidRDefault="00D97B79" w:rsidP="00D97B79">
      <w:pPr>
        <w:rPr>
          <w:rFonts w:ascii="Times New Roman" w:hAnsi="Times New Roman" w:cs="Times New Roman"/>
        </w:rPr>
      </w:pPr>
    </w:p>
    <w:p w14:paraId="494B048E" w14:textId="77777777" w:rsidR="00D97B79" w:rsidRDefault="00D97B79" w:rsidP="00D97B7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Thomas Lacy, esquire(q.v.), as the executor of Thomas </w:t>
      </w:r>
      <w:proofErr w:type="spellStart"/>
      <w:r>
        <w:rPr>
          <w:rFonts w:ascii="Times New Roman" w:hAnsi="Times New Roman" w:cs="Times New Roman"/>
        </w:rPr>
        <w:t>Wilkynson</w:t>
      </w:r>
      <w:proofErr w:type="spellEnd"/>
      <w:r>
        <w:rPr>
          <w:rFonts w:ascii="Times New Roman" w:hAnsi="Times New Roman" w:cs="Times New Roman"/>
        </w:rPr>
        <w:t>, Vicar</w:t>
      </w:r>
    </w:p>
    <w:p w14:paraId="5DFA9C8B" w14:textId="77777777" w:rsidR="00D97B79" w:rsidRDefault="00D97B79" w:rsidP="00D97B7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of Halifax(q.v.), brought a plaint of debt against him.</w:t>
      </w:r>
    </w:p>
    <w:p w14:paraId="72545BFB" w14:textId="77777777" w:rsidR="00D97B79" w:rsidRDefault="00D97B79" w:rsidP="00D97B7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(http://aalt.law.uh.edu/Indices/CP40Indices/CP40no888Pl.htm)</w:t>
      </w:r>
    </w:p>
    <w:p w14:paraId="2959A412" w14:textId="77777777" w:rsidR="00D97B79" w:rsidRDefault="00D97B79" w:rsidP="00D97B79">
      <w:pPr>
        <w:rPr>
          <w:rFonts w:ascii="Times New Roman" w:hAnsi="Times New Roman" w:cs="Times New Roman"/>
        </w:rPr>
      </w:pPr>
    </w:p>
    <w:p w14:paraId="6EF811FD" w14:textId="77777777" w:rsidR="00D97B79" w:rsidRDefault="00D97B79" w:rsidP="00D97B79">
      <w:pPr>
        <w:rPr>
          <w:rFonts w:ascii="Times New Roman" w:hAnsi="Times New Roman" w:cs="Times New Roman"/>
        </w:rPr>
      </w:pPr>
    </w:p>
    <w:p w14:paraId="3DD713BE" w14:textId="77777777" w:rsidR="00D97B79" w:rsidRDefault="00D97B79" w:rsidP="00D97B7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23 April 2019</w:t>
      </w:r>
    </w:p>
    <w:p w14:paraId="31B06E46" w14:textId="77777777" w:rsidR="006B2F86" w:rsidRPr="00E71FC3" w:rsidRDefault="00D97B79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BA3DA01" w14:textId="77777777" w:rsidR="00D97B79" w:rsidRDefault="00D97B79" w:rsidP="00E71FC3">
      <w:r>
        <w:separator/>
      </w:r>
    </w:p>
  </w:endnote>
  <w:endnote w:type="continuationSeparator" w:id="0">
    <w:p w14:paraId="3E012B17" w14:textId="77777777" w:rsidR="00D97B79" w:rsidRDefault="00D97B79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7EDF84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88350B7" w14:textId="77777777" w:rsidR="00D97B79" w:rsidRDefault="00D97B79" w:rsidP="00E71FC3">
      <w:r>
        <w:separator/>
      </w:r>
    </w:p>
  </w:footnote>
  <w:footnote w:type="continuationSeparator" w:id="0">
    <w:p w14:paraId="151A3006" w14:textId="77777777" w:rsidR="00D97B79" w:rsidRDefault="00D97B79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7B79"/>
    <w:rsid w:val="001A7C09"/>
    <w:rsid w:val="00577BD5"/>
    <w:rsid w:val="00656CBA"/>
    <w:rsid w:val="006A1F77"/>
    <w:rsid w:val="00733BE7"/>
    <w:rsid w:val="00AB52E8"/>
    <w:rsid w:val="00B16D3F"/>
    <w:rsid w:val="00BB41AC"/>
    <w:rsid w:val="00D97B79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BEB933C"/>
  <w15:chartTrackingRefBased/>
  <w15:docId w15:val="{2B6BAB7B-B930-4835-A1D1-41BC907F10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97B79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39</Words>
  <Characters>226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2019-05-01T18:53:00Z</dcterms:created>
  <dcterms:modified xsi:type="dcterms:W3CDTF">2019-05-01T18:54:00Z</dcterms:modified>
</cp:coreProperties>
</file>